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BB322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79410CB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765515BB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FACE8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9116D" w14:textId="77777777" w:rsidR="00CF13C7" w:rsidRDefault="00CF13C7" w:rsidP="00CF13C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7EE77EF" w14:textId="77777777" w:rsidR="00CF13C7" w:rsidRDefault="00CF13C7" w:rsidP="00CF13C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27BF70D" w14:textId="77777777" w:rsidR="00CF13C7" w:rsidRDefault="00CF13C7" w:rsidP="00CF13C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8C15E80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D5337DA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92A0DB" w14:textId="77777777" w:rsidR="00CF13C7" w:rsidRDefault="00CF13C7" w:rsidP="00CF13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2022</w:t>
      </w:r>
    </w:p>
    <w:p w14:paraId="125CEA7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A532C" w14:textId="77777777" w:rsidR="00CF13C7" w:rsidRDefault="00CF13C7" w:rsidP="009139A6">
      <w:r>
        <w:separator/>
      </w:r>
    </w:p>
  </w:endnote>
  <w:endnote w:type="continuationSeparator" w:id="0">
    <w:p w14:paraId="36C0E040" w14:textId="77777777" w:rsidR="00CF13C7" w:rsidRDefault="00CF13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DC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77E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18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C242A" w14:textId="77777777" w:rsidR="00CF13C7" w:rsidRDefault="00CF13C7" w:rsidP="009139A6">
      <w:r>
        <w:separator/>
      </w:r>
    </w:p>
  </w:footnote>
  <w:footnote w:type="continuationSeparator" w:id="0">
    <w:p w14:paraId="37B63611" w14:textId="77777777" w:rsidR="00CF13C7" w:rsidRDefault="00CF13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1A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90A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94A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3C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13C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D36F2"/>
  <w15:chartTrackingRefBased/>
  <w15:docId w15:val="{0E33397E-6142-4443-AF51-349D61A84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2022-09-25T20:31:00Z</dcterms:created>
  <dcterms:modified xsi:type="dcterms:W3CDTF">2022-09-25T20:32:00Z</dcterms:modified>
</cp:coreProperties>
</file>